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33E7A" w14:textId="1384C74A" w:rsidR="00BA00AB" w:rsidRDefault="0091087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FRENSSH</w:t>
      </w:r>
      <w:r>
        <w:rPr>
          <w:rFonts w:cs="Times New Roman"/>
          <w:szCs w:val="24"/>
        </w:rPr>
        <w:t xml:space="preserve">       (fl.1452)</w:t>
      </w:r>
    </w:p>
    <w:p w14:paraId="67DE2F0F" w14:textId="613E58E5" w:rsidR="00910877" w:rsidRDefault="0091087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 Sheriff’s servant.</w:t>
      </w:r>
    </w:p>
    <w:p w14:paraId="2FE54307" w14:textId="0949245C" w:rsidR="00910877" w:rsidRDefault="00910877" w:rsidP="009139A6">
      <w:pPr>
        <w:pStyle w:val="NoSpacing"/>
        <w:rPr>
          <w:rFonts w:cs="Times New Roman"/>
          <w:szCs w:val="24"/>
        </w:rPr>
      </w:pPr>
    </w:p>
    <w:p w14:paraId="56049578" w14:textId="08E6F157" w:rsidR="00910877" w:rsidRDefault="00910877" w:rsidP="009139A6">
      <w:pPr>
        <w:pStyle w:val="NoSpacing"/>
        <w:rPr>
          <w:rFonts w:cs="Times New Roman"/>
          <w:szCs w:val="24"/>
        </w:rPr>
      </w:pPr>
    </w:p>
    <w:p w14:paraId="1EC55ACB" w14:textId="4813B954" w:rsidR="00910877" w:rsidRDefault="0091087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Jul.</w:t>
      </w: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He was dismissed for attacking someone so that his life was despaired of.</w:t>
      </w:r>
    </w:p>
    <w:p w14:paraId="5284DB56" w14:textId="77777777" w:rsidR="00910877" w:rsidRDefault="00910877" w:rsidP="00910877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DDF4C75" w14:textId="35EA2B7B" w:rsidR="00910877" w:rsidRDefault="00910877" w:rsidP="0091087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 University of London, January 1970 p.110</w:t>
      </w:r>
      <w:r>
        <w:rPr>
          <w:rFonts w:eastAsia="Times New Roman" w:cs="Times New Roman"/>
          <w:szCs w:val="24"/>
        </w:rPr>
        <w:t xml:space="preserve"> n.2</w:t>
      </w:r>
      <w:r>
        <w:rPr>
          <w:rFonts w:eastAsia="Times New Roman" w:cs="Times New Roman"/>
          <w:szCs w:val="24"/>
        </w:rPr>
        <w:t>)</w:t>
      </w:r>
    </w:p>
    <w:p w14:paraId="0A84F2A8" w14:textId="77777777" w:rsidR="00910877" w:rsidRDefault="00910877" w:rsidP="00910877">
      <w:pPr>
        <w:pStyle w:val="NoSpacing"/>
        <w:rPr>
          <w:rFonts w:eastAsia="Times New Roman" w:cs="Times New Roman"/>
          <w:szCs w:val="24"/>
        </w:rPr>
      </w:pPr>
    </w:p>
    <w:p w14:paraId="295DDBD1" w14:textId="77777777" w:rsidR="00910877" w:rsidRDefault="00910877" w:rsidP="00910877">
      <w:pPr>
        <w:pStyle w:val="NoSpacing"/>
        <w:rPr>
          <w:rFonts w:eastAsia="Times New Roman" w:cs="Times New Roman"/>
          <w:szCs w:val="24"/>
        </w:rPr>
      </w:pPr>
    </w:p>
    <w:p w14:paraId="10C6B107" w14:textId="77777777" w:rsidR="00910877" w:rsidRPr="0000688A" w:rsidRDefault="00910877" w:rsidP="0091087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22 February 2023</w:t>
      </w:r>
    </w:p>
    <w:p w14:paraId="37B9A43B" w14:textId="318213B0" w:rsidR="00910877" w:rsidRPr="00910877" w:rsidRDefault="00910877" w:rsidP="009139A6">
      <w:pPr>
        <w:pStyle w:val="NoSpacing"/>
        <w:rPr>
          <w:rFonts w:cs="Times New Roman"/>
          <w:szCs w:val="24"/>
        </w:rPr>
      </w:pPr>
    </w:p>
    <w:sectPr w:rsidR="00910877" w:rsidRPr="009108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8EFA" w14:textId="77777777" w:rsidR="00910877" w:rsidRDefault="00910877" w:rsidP="009139A6">
      <w:r>
        <w:separator/>
      </w:r>
    </w:p>
  </w:endnote>
  <w:endnote w:type="continuationSeparator" w:id="0">
    <w:p w14:paraId="597F5F09" w14:textId="77777777" w:rsidR="00910877" w:rsidRDefault="009108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A96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25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7F2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09EB9" w14:textId="77777777" w:rsidR="00910877" w:rsidRDefault="00910877" w:rsidP="009139A6">
      <w:r>
        <w:separator/>
      </w:r>
    </w:p>
  </w:footnote>
  <w:footnote w:type="continuationSeparator" w:id="0">
    <w:p w14:paraId="0CCDBBD9" w14:textId="77777777" w:rsidR="00910877" w:rsidRDefault="009108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13F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BF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FC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877"/>
    <w:rsid w:val="000666E0"/>
    <w:rsid w:val="002510B7"/>
    <w:rsid w:val="005C130B"/>
    <w:rsid w:val="00826F5C"/>
    <w:rsid w:val="0091087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6D6F"/>
  <w15:chartTrackingRefBased/>
  <w15:docId w15:val="{46ACBF02-3102-4DE2-A2DF-D9B65D2E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2023-02-22T15:28:00Z</dcterms:created>
  <dcterms:modified xsi:type="dcterms:W3CDTF">2023-02-22T15:31:00Z</dcterms:modified>
</cp:coreProperties>
</file>